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575824C3" w14:textId="77777777" w:rsidTr="00987DB5">
        <w:tc>
          <w:tcPr>
            <w:tcW w:w="9498" w:type="dxa"/>
          </w:tcPr>
          <w:p w14:paraId="575824BE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75824DB" wp14:editId="575824DC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5824BF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575824C0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575824C1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575824C2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575824C4" w14:textId="6B8AA24E" w:rsidR="00AE5C63" w:rsidRPr="00640D96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0D9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640D96" w:rsidRPr="00640D96">
            <w:rPr>
              <w:rFonts w:ascii="Times New Roman" w:hAnsi="Times New Roman"/>
              <w:sz w:val="28"/>
              <w:szCs w:val="28"/>
            </w:rPr>
            <w:t>20 июля 2026 года</w:t>
          </w:r>
        </w:sdtContent>
      </w:sdt>
      <w:r w:rsidRPr="00640D9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640D96" w:rsidRPr="00640D96">
            <w:rPr>
              <w:rFonts w:ascii="Times New Roman" w:hAnsi="Times New Roman"/>
              <w:sz w:val="28"/>
              <w:szCs w:val="28"/>
            </w:rPr>
            <w:t>136</w:t>
          </w:r>
        </w:sdtContent>
      </w:sdt>
    </w:p>
    <w:p w14:paraId="575824C5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6C1EADA2" w14:textId="77777777" w:rsidR="003B35DB" w:rsidRDefault="001E4001" w:rsidP="003B35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35DB">
        <w:rPr>
          <w:rFonts w:ascii="Times New Roman" w:hAnsi="Times New Roman"/>
          <w:b/>
          <w:sz w:val="28"/>
          <w:szCs w:val="28"/>
        </w:rPr>
        <w:t>Об утверждении сос</w:t>
      </w:r>
      <w:r w:rsidR="003B35DB">
        <w:rPr>
          <w:rFonts w:ascii="Times New Roman" w:hAnsi="Times New Roman"/>
          <w:b/>
          <w:sz w:val="28"/>
          <w:szCs w:val="28"/>
        </w:rPr>
        <w:t>тава антинаркотической комиссии</w:t>
      </w:r>
    </w:p>
    <w:p w14:paraId="575824C6" w14:textId="6FF8102B" w:rsidR="00AE5C63" w:rsidRPr="003B35DB" w:rsidRDefault="001E4001" w:rsidP="003B35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35DB">
        <w:rPr>
          <w:rFonts w:ascii="Times New Roman" w:hAnsi="Times New Roman"/>
          <w:b/>
          <w:sz w:val="28"/>
          <w:szCs w:val="28"/>
        </w:rPr>
        <w:t>муниципального образования Ногликский муниципальный округ Сахалинской области</w:t>
      </w:r>
    </w:p>
    <w:p w14:paraId="575824C7" w14:textId="77777777" w:rsidR="00185FEC" w:rsidRDefault="00185FEC" w:rsidP="003B35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BF0A94" w14:textId="3B448232" w:rsidR="00A93477" w:rsidRPr="00481DCB" w:rsidRDefault="00A93477" w:rsidP="00313E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81DCB">
        <w:rPr>
          <w:rFonts w:ascii="Times New Roman" w:hAnsi="Times New Roman"/>
          <w:sz w:val="28"/>
          <w:szCs w:val="28"/>
        </w:rPr>
        <w:t>В связи с кадровыми изменениями, в целях реализации Указа Президента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481DCB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Pr="00481DCB">
        <w:rPr>
          <w:rFonts w:ascii="Times New Roman" w:hAnsi="Times New Roman"/>
          <w:sz w:val="28"/>
          <w:szCs w:val="28"/>
        </w:rPr>
        <w:t xml:space="preserve"> от 18.10.2007 № 1374 «О дополнительных мерах по противодейст</w:t>
      </w:r>
      <w:bookmarkStart w:id="0" w:name="_GoBack"/>
      <w:bookmarkEnd w:id="0"/>
      <w:r w:rsidRPr="00481DCB">
        <w:rPr>
          <w:rFonts w:ascii="Times New Roman" w:hAnsi="Times New Roman"/>
          <w:sz w:val="28"/>
          <w:szCs w:val="28"/>
        </w:rPr>
        <w:t xml:space="preserve">вию незаконному обороту наркотических средств, психотропных веществ и их прекурсоров», руководствуясь ст. 28 Устава муниципального образования Ногликский муниципальный округ Сахалинской области, </w:t>
      </w:r>
      <w:r w:rsidRPr="00481DCB">
        <w:rPr>
          <w:rFonts w:ascii="Times New Roman" w:hAnsi="Times New Roman"/>
          <w:b/>
          <w:sz w:val="28"/>
          <w:szCs w:val="28"/>
        </w:rPr>
        <w:t>ПОСТАНОВЛЯЮ:</w:t>
      </w:r>
    </w:p>
    <w:p w14:paraId="2A059C45" w14:textId="77777777" w:rsidR="00A93477" w:rsidRPr="00481DCB" w:rsidRDefault="00A93477" w:rsidP="00313E0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481DCB">
        <w:rPr>
          <w:rFonts w:ascii="Times New Roman" w:eastAsia="Times New Roman" w:hAnsi="Times New Roman"/>
          <w:sz w:val="28"/>
          <w:szCs w:val="28"/>
        </w:rPr>
        <w:t>1. Утвердить состав антитеррористической комиссии муниципального образования Ногликский муниципальный округ Сахалинской области (прилагается).</w:t>
      </w:r>
    </w:p>
    <w:p w14:paraId="3448C800" w14:textId="1A912641" w:rsidR="00A93477" w:rsidRPr="00481DCB" w:rsidRDefault="00A93477" w:rsidP="00313E0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481DCB">
        <w:rPr>
          <w:rFonts w:ascii="Times New Roman" w:eastAsia="Times New Roman" w:hAnsi="Times New Roman"/>
          <w:sz w:val="28"/>
          <w:szCs w:val="28"/>
        </w:rPr>
        <w:t>2. Считать утратившим силу постановлени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481DCB">
        <w:rPr>
          <w:rFonts w:ascii="Times New Roman" w:eastAsia="Times New Roman" w:hAnsi="Times New Roman"/>
          <w:sz w:val="28"/>
          <w:szCs w:val="28"/>
        </w:rPr>
        <w:t xml:space="preserve"> мэра муниципального образования </w:t>
      </w:r>
      <w:bookmarkStart w:id="1" w:name="_Hlk220580001"/>
      <w:r w:rsidRPr="00481DCB">
        <w:rPr>
          <w:rFonts w:ascii="Times New Roman" w:eastAsia="Times New Roman" w:hAnsi="Times New Roman"/>
          <w:sz w:val="28"/>
          <w:szCs w:val="28"/>
        </w:rPr>
        <w:t>Ногликский муниципальный округ Сахалинской области</w:t>
      </w:r>
      <w:bookmarkEnd w:id="1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3B35DB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 xml:space="preserve">от 12 февраля 2026 года № 27 «Об утверждении состава </w:t>
      </w:r>
      <w:bookmarkStart w:id="2" w:name="_Hlk220580192"/>
      <w:r w:rsidRPr="00481DCB">
        <w:rPr>
          <w:rFonts w:ascii="Times New Roman" w:eastAsia="Times New Roman" w:hAnsi="Times New Roman"/>
          <w:sz w:val="28"/>
          <w:szCs w:val="28"/>
        </w:rPr>
        <w:t>антинаркотической комиссии муниципального образования Ногликский муниципальный округ Сахалинской области</w:t>
      </w:r>
      <w:bookmarkEnd w:id="2"/>
      <w:r w:rsidRPr="00481DCB">
        <w:rPr>
          <w:rFonts w:ascii="Times New Roman" w:eastAsia="Times New Roman" w:hAnsi="Times New Roman"/>
          <w:sz w:val="28"/>
          <w:szCs w:val="28"/>
        </w:rPr>
        <w:t>», за исключением п. 2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672D8608" w14:textId="77777777" w:rsidR="00A93477" w:rsidRDefault="00A93477" w:rsidP="00313E0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481DCB">
        <w:rPr>
          <w:rFonts w:ascii="Times New Roman" w:eastAsia="Times New Roman" w:hAnsi="Times New Roman"/>
          <w:sz w:val="28"/>
          <w:szCs w:val="28"/>
        </w:rPr>
        <w:t>3. Разместить настоящее постановление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587BDF89" w14:textId="77777777" w:rsidR="00A93477" w:rsidRDefault="00A93477" w:rsidP="003B35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33B6390" w14:textId="77777777" w:rsidR="00A93477" w:rsidRPr="00481DCB" w:rsidRDefault="00A93477" w:rsidP="003B35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38674828" w14:textId="77777777" w:rsidR="00A93477" w:rsidRDefault="00A93477" w:rsidP="003B35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6D47ECE3" w14:textId="77777777" w:rsidR="00A93477" w:rsidRDefault="00A93477" w:rsidP="003B35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7B57AFCE" w14:textId="77777777" w:rsidR="00A93477" w:rsidRPr="00481DCB" w:rsidRDefault="00A93477" w:rsidP="003B35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A93477" w:rsidRPr="00481DCB" w:rsidSect="00053B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824DF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575824E0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824DD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575824DE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185FEC"/>
    <w:rsid w:val="001E1F9F"/>
    <w:rsid w:val="001E4001"/>
    <w:rsid w:val="002E5832"/>
    <w:rsid w:val="00313E01"/>
    <w:rsid w:val="00364F8F"/>
    <w:rsid w:val="003B35DB"/>
    <w:rsid w:val="00520CBF"/>
    <w:rsid w:val="00640D96"/>
    <w:rsid w:val="007622F4"/>
    <w:rsid w:val="008276D6"/>
    <w:rsid w:val="008629FA"/>
    <w:rsid w:val="00880A8C"/>
    <w:rsid w:val="00987DB5"/>
    <w:rsid w:val="00A93477"/>
    <w:rsid w:val="00AC72C8"/>
    <w:rsid w:val="00AE5C63"/>
    <w:rsid w:val="00B10ED9"/>
    <w:rsid w:val="00B25688"/>
    <w:rsid w:val="00C02849"/>
    <w:rsid w:val="00D12794"/>
    <w:rsid w:val="00D67BD8"/>
    <w:rsid w:val="00DF7897"/>
    <w:rsid w:val="00E37B8A"/>
    <w:rsid w:val="00E609BC"/>
    <w:rsid w:val="00EA0EFF"/>
    <w:rsid w:val="00F2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824BE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3B16D3"/>
    <w:rsid w:val="003F25B1"/>
    <w:rsid w:val="004B4044"/>
    <w:rsid w:val="00852E81"/>
    <w:rsid w:val="008C678B"/>
    <w:rsid w:val="00C95804"/>
    <w:rsid w:val="00CF735B"/>
    <w:rsid w:val="00E80BD0"/>
    <w:rsid w:val="00F2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2026-07-20T03:06:00Z</dcterms:created>
  <dcterms:modified xsi:type="dcterms:W3CDTF">2026-07-20T03:09:00Z</dcterms:modified>
</cp:coreProperties>
</file>